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2A5C5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0485191" wp14:editId="616E0316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2B15DA2" w14:textId="70730CA7" w:rsidR="00840E00" w:rsidRPr="00535962" w:rsidRDefault="00F5654E" w:rsidP="00840E00">
                                <w:pPr>
                                  <w:jc w:val="center"/>
                                </w:pPr>
                                <w:r w:rsidRPr="00F5654E">
                                  <w:rPr>
                                    <w:rFonts w:ascii="Arial Bold" w:hAnsi="Arial Bold"/>
                                    <w:b/>
                                    <w:caps/>
                                    <w:spacing w:val="-20"/>
                                    <w:sz w:val="22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t>SUPBANCO-CCC-PEPU-2022-0010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897F73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485191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22B15DA2" w14:textId="70730CA7" w:rsidR="00840E00" w:rsidRPr="00535962" w:rsidRDefault="00F5654E" w:rsidP="00840E00">
                          <w:pPr>
                            <w:jc w:val="center"/>
                          </w:pPr>
                          <w:r w:rsidRPr="00F5654E">
                            <w:rPr>
                              <w:rFonts w:ascii="Arial Bold" w:hAnsi="Arial Bold"/>
                              <w:b/>
                              <w:caps/>
                              <w:spacing w:val="-20"/>
                              <w:sz w:val="22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SUPBANCO-CCC-PEPU-2022-0010</w:t>
                          </w: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897F73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47953E8" wp14:editId="4D94E138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D530BD6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97FF24C" wp14:editId="1C7F207C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953E8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D530BD6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97FF24C" wp14:editId="1C7F207C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6390F76F" wp14:editId="4B715236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6BC93E" wp14:editId="23143162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AF3F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BC93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E9AF3F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172E62C4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B7389E" wp14:editId="0803F233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CC573" w14:textId="77777777" w:rsidR="002E1412" w:rsidRPr="002E1412" w:rsidRDefault="00F5654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7389E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521CC573" w14:textId="77777777" w:rsidR="002E1412" w:rsidRPr="002E1412" w:rsidRDefault="00F5654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6F381D" wp14:editId="37C8831B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EBB7C" w14:textId="77777777" w:rsidR="0026335F" w:rsidRPr="0026335F" w:rsidRDefault="00F5654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F381D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1EBEBB7C" w14:textId="77777777" w:rsidR="0026335F" w:rsidRPr="0026335F" w:rsidRDefault="00F5654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8FB7C4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5A8318" wp14:editId="0563F2D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2B8844" w14:textId="77777777" w:rsidR="00F7443C" w:rsidRPr="004767CC" w:rsidRDefault="00F5654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A8318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152B8844" w14:textId="77777777" w:rsidR="00F7443C" w:rsidRPr="004767CC" w:rsidRDefault="00F5654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688BCE" wp14:editId="53C84C4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CC88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88BCE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13ACC88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4989CDB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46A6CF4F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086BE903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ED6CD5E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91483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3D8D5C1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14AD6DA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313024C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3B4C136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7090F83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48F066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DF4C4A0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22824F6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91ECE8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3DE4FC3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4C3ECAF8" w14:textId="77777777" w:rsidTr="00822B7A">
        <w:trPr>
          <w:trHeight w:val="229"/>
          <w:jc w:val="center"/>
        </w:trPr>
        <w:tc>
          <w:tcPr>
            <w:tcW w:w="0" w:type="auto"/>
          </w:tcPr>
          <w:p w14:paraId="5C5564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52FF8C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0B280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09F7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5DEC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641C7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9D2A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C733E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F2598" w14:textId="77777777" w:rsidTr="00822B7A">
        <w:trPr>
          <w:trHeight w:val="211"/>
          <w:jc w:val="center"/>
        </w:trPr>
        <w:tc>
          <w:tcPr>
            <w:tcW w:w="0" w:type="auto"/>
          </w:tcPr>
          <w:p w14:paraId="1FFD78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A0533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4929D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7ADA3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B6853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C51A8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A952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1DDCF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A72154A" w14:textId="77777777" w:rsidTr="00822B7A">
        <w:trPr>
          <w:trHeight w:val="229"/>
          <w:jc w:val="center"/>
        </w:trPr>
        <w:tc>
          <w:tcPr>
            <w:tcW w:w="0" w:type="auto"/>
          </w:tcPr>
          <w:p w14:paraId="09D218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BFA3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81F22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D7E4E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9EE9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7362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8848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5365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3FF6D86" w14:textId="77777777" w:rsidTr="00822B7A">
        <w:trPr>
          <w:trHeight w:val="229"/>
          <w:jc w:val="center"/>
        </w:trPr>
        <w:tc>
          <w:tcPr>
            <w:tcW w:w="0" w:type="auto"/>
          </w:tcPr>
          <w:p w14:paraId="65A7A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1ABA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7271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071BA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02AE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EFE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26340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4A048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EE86837" w14:textId="77777777" w:rsidTr="00822B7A">
        <w:trPr>
          <w:trHeight w:val="229"/>
          <w:jc w:val="center"/>
        </w:trPr>
        <w:tc>
          <w:tcPr>
            <w:tcW w:w="0" w:type="auto"/>
          </w:tcPr>
          <w:p w14:paraId="29199E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D2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F2A6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4E61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9EFAF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B26C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8EC4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AC8A8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1038C4" w14:textId="77777777" w:rsidTr="00822B7A">
        <w:trPr>
          <w:trHeight w:val="229"/>
          <w:jc w:val="center"/>
        </w:trPr>
        <w:tc>
          <w:tcPr>
            <w:tcW w:w="0" w:type="auto"/>
          </w:tcPr>
          <w:p w14:paraId="24F2E3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1516C6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5BFD5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5DF5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E9646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14F9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DB68B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F2337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657FFB6" w14:textId="77777777" w:rsidTr="00822B7A">
        <w:trPr>
          <w:trHeight w:val="229"/>
          <w:jc w:val="center"/>
        </w:trPr>
        <w:tc>
          <w:tcPr>
            <w:tcW w:w="0" w:type="auto"/>
          </w:tcPr>
          <w:p w14:paraId="7A5E77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51531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906AD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2B13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F8A00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2EFB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17284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15A0A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B22CC6E" w14:textId="77777777" w:rsidTr="00822B7A">
        <w:trPr>
          <w:trHeight w:val="211"/>
          <w:jc w:val="center"/>
        </w:trPr>
        <w:tc>
          <w:tcPr>
            <w:tcW w:w="0" w:type="auto"/>
          </w:tcPr>
          <w:p w14:paraId="38F9CE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F2E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41DDA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865F2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A11F8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64A9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6B5BA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C380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60917BD" w14:textId="77777777" w:rsidTr="00822B7A">
        <w:trPr>
          <w:trHeight w:val="229"/>
          <w:jc w:val="center"/>
        </w:trPr>
        <w:tc>
          <w:tcPr>
            <w:tcW w:w="0" w:type="auto"/>
          </w:tcPr>
          <w:p w14:paraId="01099B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980F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9A47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5A7A2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09E0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505C6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9A0BC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67C3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1D6F97C" w14:textId="77777777" w:rsidTr="00822B7A">
        <w:trPr>
          <w:trHeight w:val="229"/>
          <w:jc w:val="center"/>
        </w:trPr>
        <w:tc>
          <w:tcPr>
            <w:tcW w:w="0" w:type="auto"/>
          </w:tcPr>
          <w:p w14:paraId="75E07B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FDDE0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FFC6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86FDF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6DBC6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86C040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2E3AA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301A9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F2DE74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F0DA751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9D8AE30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89F202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0BA18B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F7664F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C0B805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A6B97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0C6EB73D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6CDC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1B3F02" wp14:editId="024D2B23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DE47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1B3F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540DE47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7C977C" wp14:editId="77CC4B9C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AB5FC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748B4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57C977C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08AB5FC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748B4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C80F883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37D8F2A" wp14:editId="32EA22E3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ACA9801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360CB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335F4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6F26A1BD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262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96381"/>
    <w:rsid w:val="001F28CC"/>
    <w:rsid w:val="001F73A7"/>
    <w:rsid w:val="0021673B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759E1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6A7E5A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912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37577"/>
    <w:rsid w:val="00F4086F"/>
    <w:rsid w:val="00F50CCE"/>
    <w:rsid w:val="00F53753"/>
    <w:rsid w:val="00F5654E"/>
    <w:rsid w:val="00F7167E"/>
    <w:rsid w:val="00F71DF1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741FC0F4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35217-0F70-4749-9AD3-FE01D488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12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15</cp:revision>
  <cp:lastPrinted>2011-03-04T19:05:00Z</cp:lastPrinted>
  <dcterms:created xsi:type="dcterms:W3CDTF">2014-01-02T13:42:00Z</dcterms:created>
  <dcterms:modified xsi:type="dcterms:W3CDTF">2022-11-03T15:24:00Z</dcterms:modified>
</cp:coreProperties>
</file>